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8B9" w:rsidRDefault="009808B9" w:rsidP="008078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9808B9" w:rsidRDefault="009808B9" w:rsidP="0080786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9808B9" w:rsidRDefault="009808B9" w:rsidP="0080786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9808B9" w:rsidRDefault="009808B9" w:rsidP="0080786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9808B9" w:rsidRDefault="009808B9" w:rsidP="0080786C">
      <w:pPr>
        <w:jc w:val="center"/>
        <w:rPr>
          <w:b/>
        </w:rPr>
      </w:pPr>
    </w:p>
    <w:p w:rsidR="009808B9" w:rsidRDefault="009808B9" w:rsidP="0080786C">
      <w:pPr>
        <w:rPr>
          <w:b/>
        </w:rPr>
      </w:pPr>
    </w:p>
    <w:p w:rsidR="009808B9" w:rsidRDefault="009808B9" w:rsidP="0080786C">
      <w:pPr>
        <w:jc w:val="center"/>
        <w:rPr>
          <w:b/>
        </w:rPr>
      </w:pPr>
      <w:r>
        <w:rPr>
          <w:b/>
        </w:rPr>
        <w:t>РЕШЕНИЕ</w:t>
      </w:r>
    </w:p>
    <w:p w:rsidR="009808B9" w:rsidRDefault="009808B9" w:rsidP="0080786C">
      <w:pPr>
        <w:jc w:val="center"/>
        <w:rPr>
          <w:b/>
        </w:rPr>
      </w:pPr>
    </w:p>
    <w:p w:rsidR="009808B9" w:rsidRDefault="009808B9" w:rsidP="0080786C">
      <w:pPr>
        <w:jc w:val="both"/>
        <w:rPr>
          <w:b/>
        </w:rPr>
      </w:pPr>
      <w:r>
        <w:rPr>
          <w:b/>
        </w:rPr>
        <w:t>от  01 июля  2026 года №5-98</w:t>
      </w:r>
    </w:p>
    <w:p w:rsidR="009808B9" w:rsidRDefault="009808B9" w:rsidP="0080786C">
      <w:pPr>
        <w:jc w:val="both"/>
        <w:rPr>
          <w:b/>
        </w:rPr>
      </w:pPr>
      <w:r>
        <w:rPr>
          <w:b/>
        </w:rPr>
        <w:t>д. Березина</w:t>
      </w:r>
    </w:p>
    <w:p w:rsidR="009808B9" w:rsidRDefault="009808B9" w:rsidP="0080786C">
      <w:pPr>
        <w:jc w:val="both"/>
      </w:pPr>
    </w:p>
    <w:p w:rsidR="009808B9" w:rsidRDefault="009808B9" w:rsidP="0080786C">
      <w:pPr>
        <w:jc w:val="both"/>
      </w:pPr>
      <w:r>
        <w:t xml:space="preserve">О признании несостоявшимся  </w:t>
      </w:r>
    </w:p>
    <w:p w:rsidR="009808B9" w:rsidRDefault="009808B9" w:rsidP="0080786C">
      <w:pPr>
        <w:jc w:val="both"/>
      </w:pPr>
      <w:r>
        <w:t xml:space="preserve">конкурса  на замещение должности главы </w:t>
      </w:r>
    </w:p>
    <w:p w:rsidR="009808B9" w:rsidRDefault="009808B9" w:rsidP="0080786C">
      <w:pPr>
        <w:jc w:val="both"/>
      </w:pPr>
      <w:r>
        <w:t xml:space="preserve">администрации Березинского сельского </w:t>
      </w:r>
    </w:p>
    <w:p w:rsidR="009808B9" w:rsidRDefault="009808B9" w:rsidP="0080786C">
      <w:pPr>
        <w:jc w:val="both"/>
      </w:pPr>
      <w:r>
        <w:t>поселения</w:t>
      </w:r>
    </w:p>
    <w:p w:rsidR="009808B9" w:rsidRDefault="009808B9" w:rsidP="0080786C">
      <w:pPr>
        <w:ind w:firstLine="540"/>
        <w:jc w:val="both"/>
      </w:pPr>
    </w:p>
    <w:p w:rsidR="009808B9" w:rsidRDefault="009808B9" w:rsidP="0080786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9808B9" w:rsidRDefault="009808B9" w:rsidP="0080786C">
      <w:pPr>
        <w:jc w:val="both"/>
      </w:pPr>
      <w:r>
        <w:t>администрации Березинского сельского поселения от 30.06.2026 г., Березинский сельский Совет народных депутатов</w:t>
      </w:r>
    </w:p>
    <w:p w:rsidR="009808B9" w:rsidRDefault="009808B9" w:rsidP="0080786C">
      <w:pPr>
        <w:jc w:val="both"/>
      </w:pPr>
    </w:p>
    <w:p w:rsidR="009808B9" w:rsidRDefault="009808B9" w:rsidP="0080786C">
      <w:pPr>
        <w:jc w:val="both"/>
      </w:pPr>
      <w:r>
        <w:t xml:space="preserve">          РЕШИЛ:</w:t>
      </w:r>
    </w:p>
    <w:p w:rsidR="009808B9" w:rsidRDefault="009808B9" w:rsidP="0080786C">
      <w:pPr>
        <w:jc w:val="both"/>
      </w:pPr>
      <w:r>
        <w:t xml:space="preserve">        </w:t>
      </w:r>
    </w:p>
    <w:p w:rsidR="009808B9" w:rsidRDefault="009808B9" w:rsidP="0080786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30.06.2026 г, признать несостоявшимся, ввиду отсутствия участников.</w:t>
      </w:r>
    </w:p>
    <w:p w:rsidR="009808B9" w:rsidRDefault="009808B9" w:rsidP="0080786C">
      <w:pPr>
        <w:jc w:val="both"/>
      </w:pPr>
      <w:r>
        <w:t xml:space="preserve">        2. Настоящее решение вступает в силу с момента обнародования.</w:t>
      </w:r>
    </w:p>
    <w:p w:rsidR="009808B9" w:rsidRDefault="009808B9" w:rsidP="0080786C">
      <w:pPr>
        <w:jc w:val="both"/>
      </w:pPr>
    </w:p>
    <w:p w:rsidR="009808B9" w:rsidRDefault="009808B9" w:rsidP="0080786C">
      <w:pPr>
        <w:jc w:val="both"/>
      </w:pPr>
    </w:p>
    <w:p w:rsidR="009808B9" w:rsidRDefault="009808B9" w:rsidP="0080786C">
      <w:pPr>
        <w:jc w:val="both"/>
      </w:pPr>
    </w:p>
    <w:p w:rsidR="009808B9" w:rsidRDefault="009808B9" w:rsidP="0080786C"/>
    <w:p w:rsidR="009808B9" w:rsidRDefault="009808B9" w:rsidP="0080786C">
      <w:pPr>
        <w:jc w:val="both"/>
      </w:pPr>
      <w:r>
        <w:t>Глава Березинского сельского поселения</w:t>
      </w:r>
    </w:p>
    <w:p w:rsidR="009808B9" w:rsidRDefault="009808B9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9808B9" w:rsidRDefault="009808B9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Е.Н. Щигорцова</w:t>
      </w:r>
    </w:p>
    <w:p w:rsidR="009808B9" w:rsidRDefault="009808B9" w:rsidP="0080786C"/>
    <w:p w:rsidR="009808B9" w:rsidRDefault="009808B9" w:rsidP="0080786C"/>
    <w:p w:rsidR="009808B9" w:rsidRDefault="009808B9" w:rsidP="0080786C"/>
    <w:p w:rsidR="009808B9" w:rsidRDefault="009808B9" w:rsidP="0080786C"/>
    <w:p w:rsidR="009808B9" w:rsidRDefault="009808B9" w:rsidP="0080786C"/>
    <w:p w:rsidR="009808B9" w:rsidRDefault="009808B9"/>
    <w:sectPr w:rsidR="009808B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86C"/>
    <w:rsid w:val="001D55C2"/>
    <w:rsid w:val="002B2CC5"/>
    <w:rsid w:val="002F111F"/>
    <w:rsid w:val="00403000"/>
    <w:rsid w:val="0046662D"/>
    <w:rsid w:val="00645037"/>
    <w:rsid w:val="007F67F0"/>
    <w:rsid w:val="0080786C"/>
    <w:rsid w:val="00841856"/>
    <w:rsid w:val="00900122"/>
    <w:rsid w:val="009808B9"/>
    <w:rsid w:val="009948F0"/>
    <w:rsid w:val="009B7A1E"/>
    <w:rsid w:val="00CF78DA"/>
    <w:rsid w:val="00D457DE"/>
    <w:rsid w:val="00DA28A5"/>
    <w:rsid w:val="00E429F8"/>
    <w:rsid w:val="00FF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6C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078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178</Words>
  <Characters>1016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5</cp:revision>
  <cp:lastPrinted>2026-03-19T07:43:00Z</cp:lastPrinted>
  <dcterms:created xsi:type="dcterms:W3CDTF">2026-03-12T12:00:00Z</dcterms:created>
  <dcterms:modified xsi:type="dcterms:W3CDTF">2026-06-22T08:22:00Z</dcterms:modified>
</cp:coreProperties>
</file>